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E13CF4" w14:textId="6BEEFFFA" w:rsidR="00BA00AB" w:rsidRDefault="00E56273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Joan BLOKKE</w:t>
      </w:r>
      <w:r>
        <w:rPr>
          <w:rFonts w:cs="Times New Roman"/>
          <w:szCs w:val="24"/>
        </w:rPr>
        <w:t xml:space="preserve">       (fl.1415)</w:t>
      </w:r>
    </w:p>
    <w:p w14:paraId="6755DF35" w14:textId="0FE36B8A" w:rsidR="00E56273" w:rsidRDefault="00E56273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Lynn.</w:t>
      </w:r>
    </w:p>
    <w:p w14:paraId="1DD12283" w14:textId="77777777" w:rsidR="00E56273" w:rsidRDefault="00E56273" w:rsidP="009139A6">
      <w:pPr>
        <w:pStyle w:val="NoSpacing"/>
        <w:rPr>
          <w:rFonts w:cs="Times New Roman"/>
          <w:szCs w:val="24"/>
        </w:rPr>
      </w:pPr>
    </w:p>
    <w:p w14:paraId="721E354C" w14:textId="77777777" w:rsidR="00E56273" w:rsidRDefault="00E56273" w:rsidP="009139A6">
      <w:pPr>
        <w:pStyle w:val="NoSpacing"/>
        <w:rPr>
          <w:rFonts w:cs="Times New Roman"/>
          <w:szCs w:val="24"/>
        </w:rPr>
      </w:pPr>
    </w:p>
    <w:p w14:paraId="7857382F" w14:textId="085BB86A" w:rsidR="00E56273" w:rsidRDefault="00E56273" w:rsidP="00E5627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John.</w:t>
      </w:r>
    </w:p>
    <w:p w14:paraId="4513580A" w14:textId="77777777" w:rsidR="00E56273" w:rsidRDefault="00E56273" w:rsidP="00E5627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(“Calendar of Lambeth Wills” from “The Genealogist” ed. H.W.Forsyth Harwood, volume XXXIV pub. George Bell and sons, 1918, p.61)</w:t>
      </w:r>
    </w:p>
    <w:p w14:paraId="43099D26" w14:textId="77777777" w:rsidR="00E56273" w:rsidRDefault="00E56273" w:rsidP="00E56273">
      <w:pPr>
        <w:pStyle w:val="NoSpacing"/>
        <w:rPr>
          <w:rFonts w:cs="Times New Roman"/>
          <w:szCs w:val="24"/>
        </w:rPr>
      </w:pPr>
    </w:p>
    <w:p w14:paraId="0EDF9C4A" w14:textId="77777777" w:rsidR="00E56273" w:rsidRDefault="00E56273" w:rsidP="00E56273">
      <w:pPr>
        <w:pStyle w:val="NoSpacing"/>
        <w:rPr>
          <w:rFonts w:cs="Times New Roman"/>
          <w:szCs w:val="24"/>
        </w:rPr>
      </w:pPr>
    </w:p>
    <w:p w14:paraId="256F56F4" w14:textId="0CB97671" w:rsidR="00E56273" w:rsidRDefault="00E56273" w:rsidP="00E5627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1415</w:t>
      </w:r>
      <w:r>
        <w:rPr>
          <w:rFonts w:cs="Times New Roman"/>
          <w:szCs w:val="24"/>
        </w:rPr>
        <w:tab/>
        <w:t>She made her Will.   (ibid.)</w:t>
      </w:r>
    </w:p>
    <w:p w14:paraId="12253FF1" w14:textId="77777777" w:rsidR="00E56273" w:rsidRDefault="00E56273" w:rsidP="00E56273">
      <w:pPr>
        <w:pStyle w:val="NoSpacing"/>
        <w:rPr>
          <w:rFonts w:cs="Times New Roman"/>
          <w:szCs w:val="24"/>
        </w:rPr>
      </w:pPr>
    </w:p>
    <w:p w14:paraId="3A12BEE4" w14:textId="77777777" w:rsidR="00E56273" w:rsidRDefault="00E56273" w:rsidP="00E56273">
      <w:pPr>
        <w:pStyle w:val="NoSpacing"/>
        <w:rPr>
          <w:rFonts w:cs="Times New Roman"/>
          <w:szCs w:val="24"/>
        </w:rPr>
      </w:pPr>
    </w:p>
    <w:p w14:paraId="7C320F76" w14:textId="77777777" w:rsidR="00E56273" w:rsidRDefault="00E56273" w:rsidP="00E5627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October 2023</w:t>
      </w:r>
    </w:p>
    <w:p w14:paraId="7DF698F7" w14:textId="77777777" w:rsidR="00E56273" w:rsidRPr="00E56273" w:rsidRDefault="00E56273" w:rsidP="009139A6">
      <w:pPr>
        <w:pStyle w:val="NoSpacing"/>
        <w:rPr>
          <w:rFonts w:cs="Times New Roman"/>
          <w:szCs w:val="24"/>
        </w:rPr>
      </w:pPr>
    </w:p>
    <w:sectPr w:rsidR="00E56273" w:rsidRPr="00E5627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066B80" w14:textId="77777777" w:rsidR="00E56273" w:rsidRDefault="00E56273" w:rsidP="009139A6">
      <w:r>
        <w:separator/>
      </w:r>
    </w:p>
  </w:endnote>
  <w:endnote w:type="continuationSeparator" w:id="0">
    <w:p w14:paraId="32DC69F9" w14:textId="77777777" w:rsidR="00E56273" w:rsidRDefault="00E5627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4FBA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8E565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F7E1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EC45FE" w14:textId="77777777" w:rsidR="00E56273" w:rsidRDefault="00E56273" w:rsidP="009139A6">
      <w:r>
        <w:separator/>
      </w:r>
    </w:p>
  </w:footnote>
  <w:footnote w:type="continuationSeparator" w:id="0">
    <w:p w14:paraId="1738C1D1" w14:textId="77777777" w:rsidR="00E56273" w:rsidRDefault="00E5627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A405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5E27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25C8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6273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56273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A591A9"/>
  <w15:chartTrackingRefBased/>
  <w15:docId w15:val="{5977E3A2-92FA-4BEE-9B25-B202261F3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6</TotalTime>
  <Pages>1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2023-10-13T20:03:00Z</dcterms:created>
  <dcterms:modified xsi:type="dcterms:W3CDTF">2023-10-13T20:09:00Z</dcterms:modified>
</cp:coreProperties>
</file>